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77" w:rsidRDefault="00342277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42277" w:rsidRDefault="00342277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42277" w:rsidRDefault="00342277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342277" w:rsidRDefault="00342277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просроченной кредиторской задолженности </w:t>
      </w:r>
    </w:p>
    <w:p w:rsidR="00342277" w:rsidRDefault="00342277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Рамасухскому городскому поселению на 01.10.2018 г.</w:t>
      </w:r>
    </w:p>
    <w:p w:rsidR="00342277" w:rsidRDefault="00342277" w:rsidP="00021459">
      <w:pPr>
        <w:pStyle w:val="NoSpacing"/>
        <w:ind w:left="5387"/>
        <w:rPr>
          <w:rFonts w:ascii="Times New Roman" w:hAnsi="Times New Roman"/>
          <w:sz w:val="28"/>
          <w:szCs w:val="28"/>
        </w:rPr>
      </w:pPr>
    </w:p>
    <w:p w:rsidR="00342277" w:rsidRDefault="00342277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9A5F2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C55C8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бюджету муниципального образования «Рамасухское городское поселение»  просроченная кредиторская задолженность по состоянию на 01.10.2017 года отсутствует.</w:t>
      </w:r>
    </w:p>
    <w:p w:rsidR="00342277" w:rsidRDefault="00342277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42277" w:rsidRDefault="00342277" w:rsidP="005470E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                                         Лощихина Е.М.</w:t>
      </w:r>
    </w:p>
    <w:p w:rsidR="00342277" w:rsidRDefault="00342277" w:rsidP="0038611C">
      <w:pPr>
        <w:pStyle w:val="NoSpacing"/>
        <w:rPr>
          <w:rFonts w:ascii="Times New Roman" w:hAnsi="Times New Roman"/>
          <w:sz w:val="28"/>
          <w:szCs w:val="28"/>
        </w:rPr>
      </w:pPr>
    </w:p>
    <w:p w:rsidR="00342277" w:rsidRDefault="00342277" w:rsidP="0038611C">
      <w:pPr>
        <w:pStyle w:val="NoSpacing"/>
        <w:rPr>
          <w:rFonts w:ascii="Times New Roman" w:hAnsi="Times New Roman"/>
          <w:sz w:val="28"/>
          <w:szCs w:val="28"/>
        </w:rPr>
      </w:pPr>
    </w:p>
    <w:sectPr w:rsidR="00342277" w:rsidSect="0060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11C"/>
    <w:rsid w:val="00021459"/>
    <w:rsid w:val="000963E2"/>
    <w:rsid w:val="000D597D"/>
    <w:rsid w:val="000F3D9F"/>
    <w:rsid w:val="000F7359"/>
    <w:rsid w:val="0011112A"/>
    <w:rsid w:val="00116D45"/>
    <w:rsid w:val="00190A4C"/>
    <w:rsid w:val="001A3561"/>
    <w:rsid w:val="002B23D0"/>
    <w:rsid w:val="002C1E46"/>
    <w:rsid w:val="00342277"/>
    <w:rsid w:val="00366B9B"/>
    <w:rsid w:val="0038611C"/>
    <w:rsid w:val="004857AB"/>
    <w:rsid w:val="004A5A18"/>
    <w:rsid w:val="005470E9"/>
    <w:rsid w:val="00606221"/>
    <w:rsid w:val="00615BF9"/>
    <w:rsid w:val="0063056F"/>
    <w:rsid w:val="00665392"/>
    <w:rsid w:val="006E767E"/>
    <w:rsid w:val="006E7785"/>
    <w:rsid w:val="007A276C"/>
    <w:rsid w:val="007E34BD"/>
    <w:rsid w:val="007E5447"/>
    <w:rsid w:val="00873597"/>
    <w:rsid w:val="0091695D"/>
    <w:rsid w:val="00935639"/>
    <w:rsid w:val="00985067"/>
    <w:rsid w:val="009A5F2A"/>
    <w:rsid w:val="009E09DF"/>
    <w:rsid w:val="00A16C43"/>
    <w:rsid w:val="00A81F43"/>
    <w:rsid w:val="00AE5E55"/>
    <w:rsid w:val="00AE64D7"/>
    <w:rsid w:val="00B8730D"/>
    <w:rsid w:val="00BA33BF"/>
    <w:rsid w:val="00BF7D82"/>
    <w:rsid w:val="00C55C8F"/>
    <w:rsid w:val="00C721F8"/>
    <w:rsid w:val="00CA123F"/>
    <w:rsid w:val="00D226D7"/>
    <w:rsid w:val="00D35B91"/>
    <w:rsid w:val="00E76FC9"/>
    <w:rsid w:val="00E93C17"/>
    <w:rsid w:val="00F44439"/>
    <w:rsid w:val="00F714B0"/>
    <w:rsid w:val="00FB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2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611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22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82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10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53</Words>
  <Characters>306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2018-11-27T08:03:00Z</cp:lastPrinted>
  <dcterms:created xsi:type="dcterms:W3CDTF">2017-02-15T14:36:00Z</dcterms:created>
  <dcterms:modified xsi:type="dcterms:W3CDTF">2018-11-27T08:04:00Z</dcterms:modified>
</cp:coreProperties>
</file>